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78F3C" w14:textId="492F1A3B" w:rsidR="004F3E77" w:rsidRDefault="004F3E77" w:rsidP="004F3E77">
      <w:pPr>
        <w:pStyle w:val="NoSpacing"/>
      </w:pPr>
      <w:r>
        <w:rPr>
          <w:u w:val="single"/>
        </w:rPr>
        <w:t>John FURFLODE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82</w:t>
      </w:r>
      <w:r>
        <w:t>)</w:t>
      </w:r>
    </w:p>
    <w:p w14:paraId="739EB25B" w14:textId="4B6D2888" w:rsidR="004F3E77" w:rsidRDefault="004F3E77" w:rsidP="004F3E77">
      <w:pPr>
        <w:pStyle w:val="NoSpacing"/>
      </w:pPr>
      <w:r>
        <w:t xml:space="preserve">of Canterbury. </w:t>
      </w:r>
      <w:r>
        <w:t>Hat maker.</w:t>
      </w:r>
    </w:p>
    <w:p w14:paraId="2A2D4ACA" w14:textId="77777777" w:rsidR="004F3E77" w:rsidRDefault="004F3E77" w:rsidP="004F3E77">
      <w:pPr>
        <w:pStyle w:val="NoSpacing"/>
      </w:pPr>
    </w:p>
    <w:p w14:paraId="269AF96E" w14:textId="77777777" w:rsidR="004F3E77" w:rsidRDefault="004F3E77" w:rsidP="004F3E77">
      <w:pPr>
        <w:pStyle w:val="NoSpacing"/>
      </w:pPr>
    </w:p>
    <w:p w14:paraId="225FC6D5" w14:textId="5E3587E2" w:rsidR="004F3E77" w:rsidRDefault="004F3E77" w:rsidP="004F3E77">
      <w:pPr>
        <w:pStyle w:val="NoSpacing"/>
      </w:pPr>
      <w:r>
        <w:tab/>
        <w:t>14</w:t>
      </w:r>
      <w:r>
        <w:t>82</w:t>
      </w:r>
      <w:bookmarkStart w:id="0" w:name="_GoBack"/>
      <w:bookmarkEnd w:id="0"/>
      <w:r>
        <w:tab/>
        <w:t>He became a Freeman by redemption.   (Cowper p.269)</w:t>
      </w:r>
    </w:p>
    <w:p w14:paraId="4F5B9300" w14:textId="77777777" w:rsidR="004F3E77" w:rsidRDefault="004F3E77" w:rsidP="004F3E77">
      <w:pPr>
        <w:pStyle w:val="NoSpacing"/>
      </w:pPr>
    </w:p>
    <w:p w14:paraId="072334A1" w14:textId="77777777" w:rsidR="004F3E77" w:rsidRDefault="004F3E77" w:rsidP="004F3E77">
      <w:pPr>
        <w:pStyle w:val="NoSpacing"/>
      </w:pPr>
    </w:p>
    <w:p w14:paraId="6CA6BEDB" w14:textId="77777777" w:rsidR="004F3E77" w:rsidRPr="00E70F13" w:rsidRDefault="004F3E77" w:rsidP="004F3E77">
      <w:pPr>
        <w:pStyle w:val="NoSpacing"/>
      </w:pPr>
      <w:r>
        <w:t>4 July 2018</w:t>
      </w:r>
    </w:p>
    <w:p w14:paraId="12838C1E" w14:textId="7ACF9016" w:rsidR="006B2F86" w:rsidRPr="004F3E77" w:rsidRDefault="004F3E77" w:rsidP="00E71FC3">
      <w:pPr>
        <w:pStyle w:val="NoSpacing"/>
      </w:pPr>
    </w:p>
    <w:sectPr w:rsidR="006B2F86" w:rsidRPr="004F3E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9B885" w14:textId="77777777" w:rsidR="004F3E77" w:rsidRDefault="004F3E77" w:rsidP="00E71FC3">
      <w:pPr>
        <w:spacing w:after="0" w:line="240" w:lineRule="auto"/>
      </w:pPr>
      <w:r>
        <w:separator/>
      </w:r>
    </w:p>
  </w:endnote>
  <w:endnote w:type="continuationSeparator" w:id="0">
    <w:p w14:paraId="67526133" w14:textId="77777777" w:rsidR="004F3E77" w:rsidRDefault="004F3E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3F3E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3266D" w14:textId="77777777" w:rsidR="004F3E77" w:rsidRDefault="004F3E77" w:rsidP="00E71FC3">
      <w:pPr>
        <w:spacing w:after="0" w:line="240" w:lineRule="auto"/>
      </w:pPr>
      <w:r>
        <w:separator/>
      </w:r>
    </w:p>
  </w:footnote>
  <w:footnote w:type="continuationSeparator" w:id="0">
    <w:p w14:paraId="0A627D28" w14:textId="77777777" w:rsidR="004F3E77" w:rsidRDefault="004F3E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E77"/>
    <w:rsid w:val="001A7C09"/>
    <w:rsid w:val="004F3E7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1C383"/>
  <w15:chartTrackingRefBased/>
  <w15:docId w15:val="{B6338A9A-2726-49C6-B3C7-5431BB026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2018-07-04T20:45:00Z</dcterms:created>
  <dcterms:modified xsi:type="dcterms:W3CDTF">2018-07-04T20:46:00Z</dcterms:modified>
</cp:coreProperties>
</file>